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941EA" w:rsidTr="00B941EA" w14:paraId="7E5E955B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41EA" w:rsidRDefault="00B941EA" w14:paraId="09D8138B" w14:textId="2EB9596F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41EA" w:rsidRDefault="00B941EA" w14:paraId="417276C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941EA" w:rsidRDefault="00B941EA" w14:paraId="5F430AA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941EA" w:rsidRDefault="00B941EA" w14:paraId="29FD880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941EA" w:rsidRDefault="00B941EA" w14:paraId="7E57838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B941EA" w:rsidP="00B941EA" w:rsidRDefault="00B941EA" w14:paraId="0D94BBDF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B941EA" w:rsidP="00B941EA" w:rsidRDefault="00B941EA" w14:paraId="1DF81E93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B941EA" w:rsidP="00B941EA" w:rsidRDefault="00B941EA" w14:paraId="52B9A89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St-2687/2019</w:t>
      </w:r>
    </w:p>
    <w:p w:rsidR="00B941EA" w:rsidP="00B941EA" w:rsidRDefault="00B941EA" w14:paraId="3785BC17" w14:textId="77777777">
      <w:pPr>
        <w:tabs>
          <w:tab w:val="left" w:pos="709"/>
        </w:tabs>
      </w:pPr>
      <w:r>
        <w:t xml:space="preserve"> </w:t>
      </w:r>
    </w:p>
    <w:p w:rsidR="00B941EA" w:rsidP="00B941EA" w:rsidRDefault="00B941EA" w14:paraId="208D954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941EA" w:rsidP="00B941EA" w:rsidRDefault="00B941EA" w14:paraId="72A46CE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941EA" w:rsidP="00B941EA" w:rsidRDefault="00B941EA" w14:paraId="28F1D466" w14:textId="77777777">
      <w:pPr>
        <w:tabs>
          <w:tab w:val="left" w:pos="709"/>
        </w:tabs>
      </w:pPr>
    </w:p>
    <w:p w:rsidR="00B941EA" w:rsidP="00B941EA" w:rsidRDefault="00B941EA" w14:paraId="606E0CA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B941EA" w:rsidP="00B941EA" w:rsidRDefault="00B941EA" w14:paraId="78E8DE20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941EA" w:rsidP="00B941EA" w:rsidRDefault="00B941EA" w14:paraId="189E61F2" w14:textId="77777777">
      <w:pPr>
        <w:tabs>
          <w:tab w:val="left" w:pos="709"/>
        </w:tabs>
      </w:pPr>
    </w:p>
    <w:p w:rsidR="00B941EA" w:rsidP="00B941EA" w:rsidRDefault="00B941EA" w14:paraId="0F203F2F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B941EA" w:rsidP="00B941EA" w:rsidRDefault="00B941EA" w14:paraId="63249F60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941EA" w:rsidP="00B941EA" w:rsidRDefault="00B941EA" w14:paraId="0F0313A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941EA" w:rsidP="00B941EA" w:rsidRDefault="00B941EA" w14:paraId="04157EC1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941EA" w:rsidP="00B941EA" w:rsidRDefault="00B941EA" w14:paraId="47AC7579" w14:textId="77777777">
      <w:pPr>
        <w:tabs>
          <w:tab w:val="left" w:pos="709"/>
        </w:tabs>
      </w:pPr>
    </w:p>
    <w:p w:rsidR="00B941EA" w:rsidP="00B941EA" w:rsidRDefault="00B941EA" w14:paraId="3E23881C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B941EA" w:rsidP="00B941EA" w:rsidRDefault="00B941EA" w14:paraId="74297C40" w14:textId="77777777">
      <w:pPr>
        <w:tabs>
          <w:tab w:val="left" w:pos="709"/>
        </w:tabs>
        <w:jc w:val="both"/>
      </w:pPr>
    </w:p>
    <w:p w:rsidR="00B941EA" w:rsidP="00B941EA" w:rsidRDefault="00B941EA" w14:paraId="76909A88" w14:textId="77777777">
      <w:pPr>
        <w:tabs>
          <w:tab w:val="left" w:pos="709"/>
        </w:tabs>
      </w:pPr>
      <w:r>
        <w:t xml:space="preserve"> </w:t>
      </w:r>
      <w:r>
        <w:tab/>
        <w:t>17. St-2687/2019</w:t>
      </w:r>
    </w:p>
    <w:p w:rsidR="00B941EA" w:rsidP="00B941EA" w:rsidRDefault="00B941EA" w14:paraId="24855A34" w14:textId="77777777">
      <w:pPr>
        <w:tabs>
          <w:tab w:val="left" w:pos="709"/>
        </w:tabs>
      </w:pPr>
    </w:p>
    <w:p w:rsidR="00B941EA" w:rsidP="00B941EA" w:rsidRDefault="00B941EA" w14:paraId="2AE24E0A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B941EA" w:rsidP="00B941EA" w:rsidRDefault="00B941EA" w14:paraId="46D8A49B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B941EA" w:rsidP="00B941EA" w:rsidRDefault="00B941EA" w14:paraId="002FB963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B941EA" w:rsidP="00B941EA" w:rsidRDefault="00B941EA" w14:paraId="41E7ADBB" w14:textId="77777777">
      <w:pPr>
        <w:tabs>
          <w:tab w:val="left" w:pos="709"/>
        </w:tabs>
        <w:ind w:firstLine="708"/>
        <w:jc w:val="both"/>
      </w:pPr>
    </w:p>
    <w:p w:rsidR="00B941EA" w:rsidP="00B941EA" w:rsidRDefault="00B941EA" w14:paraId="7000C390" w14:textId="77777777">
      <w:pPr>
        <w:tabs>
          <w:tab w:val="left" w:pos="709"/>
        </w:tabs>
        <w:jc w:val="both"/>
      </w:pPr>
      <w:r>
        <w:t xml:space="preserve">protiv </w:t>
      </w:r>
    </w:p>
    <w:p w:rsidR="00B941EA" w:rsidP="00B941EA" w:rsidRDefault="00B941EA" w14:paraId="685B515D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B941EA" w:rsidP="00B941EA" w:rsidRDefault="00B941EA" w14:paraId="124D45C3" w14:textId="77777777">
      <w:pPr>
        <w:tabs>
          <w:tab w:val="left" w:pos="709"/>
        </w:tabs>
        <w:ind w:left="708"/>
        <w:jc w:val="both"/>
      </w:pPr>
      <w:r>
        <w:tab/>
        <w:t>INTERNATIONAL TRADE COMPANY d.o.o. za trgovinu i usluge, Zagreb, Kozarčeva 12, OIB: 13334581445</w:t>
      </w:r>
    </w:p>
    <w:p w:rsidR="00B941EA" w:rsidP="00B941EA" w:rsidRDefault="00B941EA" w14:paraId="397A0FAC" w14:textId="77777777">
      <w:pPr>
        <w:tabs>
          <w:tab w:val="left" w:pos="709"/>
        </w:tabs>
        <w:ind w:left="708"/>
        <w:jc w:val="both"/>
      </w:pPr>
    </w:p>
    <w:p w:rsidR="00B941EA" w:rsidP="00B941EA" w:rsidRDefault="00B941EA" w14:paraId="1AB81E6A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941EA" w:rsidP="00B941EA" w:rsidRDefault="00B941EA" w14:paraId="247395B0" w14:textId="77777777">
      <w:pPr>
        <w:tabs>
          <w:tab w:val="left" w:pos="709"/>
        </w:tabs>
        <w:jc w:val="both"/>
      </w:pPr>
    </w:p>
    <w:p w:rsidR="00B941EA" w:rsidP="00B941EA" w:rsidRDefault="00B941EA" w14:paraId="014237DD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B941EA" w:rsidP="00B941EA" w:rsidRDefault="00B941EA" w14:paraId="6465D23B" w14:textId="77777777">
      <w:pPr>
        <w:tabs>
          <w:tab w:val="left" w:pos="709"/>
        </w:tabs>
      </w:pPr>
    </w:p>
    <w:p w:rsidR="00B941EA" w:rsidP="00B941EA" w:rsidRDefault="00B941EA" w14:paraId="313EFD1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B941EA" w:rsidP="00B941EA" w:rsidRDefault="00B941EA" w14:paraId="587F8676" w14:textId="77777777">
      <w:pPr>
        <w:tabs>
          <w:tab w:val="left" w:pos="709"/>
        </w:tabs>
      </w:pPr>
    </w:p>
    <w:p w:rsidR="00B941EA" w:rsidP="00B941EA" w:rsidRDefault="00B941EA" w14:paraId="2F563E6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B941EA" w:rsidP="00B941EA" w:rsidRDefault="00B941EA" w14:paraId="1AA5A21C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941EA" w:rsidP="00B941EA" w:rsidRDefault="00B941EA" w14:paraId="5F48BCB9" w14:textId="77777777">
      <w:pPr>
        <w:tabs>
          <w:tab w:val="left" w:pos="709"/>
        </w:tabs>
      </w:pPr>
    </w:p>
    <w:p w:rsidR="00B941EA" w:rsidP="00B941EA" w:rsidRDefault="00B941EA" w14:paraId="047CFA06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1BF0F49" w14:textId="01BF0F49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941EA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941E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41EA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41EA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41EA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41EA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B941E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941E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941E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941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1EA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1EA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1EA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1EA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941E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41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41E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0217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2687</izvorni_sadrzaj>
    <derivirana_varijabla naziv="DomainObject.Predmet.Broj_1">2687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listopada 2019.</izvorni_sadrzaj>
    <derivirana_varijabla naziv="DomainObject.Predmet.DatumIzradeOptuznogAkta_1">29. listopada 2019.</derivirana_varijabla>
  </DomainObject.Predmet.DatumIzradeOptuznogAkta>
  <DomainObject.Predmet.DatumIzradeOptuznogAktaFormated>
    <izvorni_sadrzaj>29.10.2019.</izvorni_sadrzaj>
    <derivirana_varijabla naziv="DomainObject.Predmet.DatumIzradeOptuznogAktaFormated_1">29.10.2019.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listopada 2019.</izvorni_sadrzaj>
    <derivirana_varijabla naziv="DomainObject.Predmet.DatumPrimitkaOptuznogAkta_1">29.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St-2687/2019</izvorni_sadrzaj>
    <derivirana_varijabla naziv="DomainObject.Predmet.OznakaBroj_1">St-2687/2019</derivirana_varijabla>
  </DomainObject.Predmet.OznakaBroj>
  <DomainObject.Predmet.OznakaBrojOptuznogAkta>
    <izvorni_sadrzaj>04-06-19-4693</izvorni_sadrzaj>
    <derivirana_varijabla naziv="DomainObject.Predmet.OznakaBrojOptuznogAkta_1">04-06-19-4693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 TRADE COMPANY d.o.o. za trgovinu i usluge</izvorni_sadrzaj>
    <derivirana_varijabla naziv="DomainObject.Predmet.ProtustrankaFormated_1">  INTERNATIONAL TRADE COMPANY d.o.o. za trgovinu i usluge</derivirana_varijabla>
  </DomainObject.Predmet.ProtustrankaFormated>
  <DomainObject.Predmet.ProtustrankaFormatedOIB>
    <izvorni_sadrzaj>  INTERNATIONAL TRADE COMPANY d.o.o. za trgovinu i usluge, OIB 13334581445</izvorni_sadrzaj>
    <derivirana_varijabla naziv="DomainObject.Predmet.ProtustrankaFormatedOIB_1">  INTERNATIONAL TRADE COMPANY d.o.o. za trgovinu i usluge, OIB 13334581445</derivirana_varijabla>
  </DomainObject.Predmet.ProtustrankaFormatedOIB>
  <DomainObject.Predmet.ProtustrankaFormatedWithAdress>
    <izvorni_sadrzaj> INTERNATIONAL TRADE COMPANY d.o.o. za trgovinu i usluge, Kozarčeva 12, 10000 Zagreb</izvorni_sadrzaj>
    <derivirana_varijabla naziv="DomainObject.Predmet.ProtustrankaFormatedWithAdress_1"> INTERNATIONAL TRADE COMPANY d.o.o. za trgovinu i usluge, Kozarčeva 12, 10000 Zagreb</derivirana_varijabla>
  </DomainObject.Predmet.ProtustrankaFormatedWithAdress>
  <DomainObject.Predmet.ProtustrankaFormatedWithAdressOIB>
    <izvorni_sadrzaj> INTERNATIONAL TRADE COMPANY d.o.o. za trgovinu i usluge, OIB 13334581445, Kozarčeva 12, 10000 Zagreb</izvorni_sadrzaj>
    <derivirana_varijabla naziv="DomainObject.Predmet.ProtustrankaFormatedWithAdressOIB_1"> INTERNATIONAL TRADE COMPANY d.o.o. za trgovinu i usluge, OIB 13334581445, Kozarčeva 12, 10000 Zagreb</derivirana_varijabla>
  </DomainObject.Predmet.ProtustrankaFormatedWithAdressOIB>
  <DomainObject.Predmet.ProtustrankaWithAdress>
    <izvorni_sadrzaj>INTERNATIONAL TRADE COMPANY d.o.o. za trgovinu i usluge Kozarčeva 12, 10000 Zagreb</izvorni_sadrzaj>
    <derivirana_varijabla naziv="DomainObject.Predmet.ProtustrankaWithAdress_1">INTERNATIONAL TRADE COMPANY d.o.o. za trgovinu i usluge Kozarčeva 12, 10000 Zagreb</derivirana_varijabla>
  </DomainObject.Predmet.ProtustrankaWithAdress>
  <DomainObject.Predmet.ProtustrankaWithAdressOIB>
    <izvorni_sadrzaj>INTERNATIONAL TRADE COMPANY d.o.o. za trgovinu i usluge, OIB 13334581445, Kozarčeva 12, 10000 Zagreb</izvorni_sadrzaj>
    <derivirana_varijabla naziv="DomainObject.Predmet.ProtustrankaWithAdressOIB_1">INTERNATIONAL TRADE COMPANY d.o.o. za trgovinu i usluge, OIB 13334581445, Kozarčeva 12, 10000 Zagreb</derivirana_varijabla>
  </DomainObject.Predmet.ProtustrankaWithAdressOIB>
  <DomainObject.Predmet.ProtustrankaNazivFormated>
    <izvorni_sadrzaj>INTERNATIONAL TRADE COMPANY d.o.o. za trgovinu i usluge</izvorni_sadrzaj>
    <derivirana_varijabla naziv="DomainObject.Predmet.ProtustrankaNazivFormated_1">INTERNATIONAL TRADE COMPANY d.o.o. za trgovinu i usluge</derivirana_varijabla>
  </DomainObject.Predmet.ProtustrankaNazivFormated>
  <DomainObject.Predmet.ProtustrankaNazivFormatedOIB>
    <izvorni_sadrzaj>INTERNATIONAL TRADE COMPANY d.o.o. za trgovinu i usluge, OIB 13334581445</izvorni_sadrzaj>
    <derivirana_varijabla naziv="DomainObject.Predmet.ProtustrankaNazivFormatedOIB_1">INTERNATIONAL TRADE COMPANY d.o.o. za trgovinu i usluge, OIB 13334581445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INTERNATIONAL TRADE COMPANY d.o.o. za trgovinu i usluge</item>
    </izvorni_sadrzaj>
    <derivirana_varijabla naziv="DomainObject.Predmet.ProtuStrankaListFormated_1">
      <item>INTERNATIONAL TRADE COMPANY d.o.o. za trgovinu i usluge</item>
    </derivirana_varijabla>
  </DomainObject.Predmet.ProtuStrankaListFormated>
  <DomainObject.Predmet.ProtuStrankaListFormatedOIB>
    <izvorni_sadrzaj>
      <item>INTERNATIONAL TRADE COMPANY d.o.o. za trgovinu i usluge, OIB 13334581445</item>
    </izvorni_sadrzaj>
    <derivirana_varijabla naziv="DomainObject.Predmet.ProtuStrankaListFormatedOIB_1">
      <item>INTERNATIONAL TRADE COMPANY d.o.o. za trgovinu i usluge, OIB 13334581445</item>
    </derivirana_varijabla>
  </DomainObject.Predmet.ProtuStrankaListFormatedOIB>
  <DomainObject.Predmet.ProtuStrankaListFormatedWithAdress>
    <izvorni_sadrzaj>
      <item>INTERNATIONAL TRADE COMPANY d.o.o. za trgovinu i usluge, Kozarčeva 12, 10000 Zagreb</item>
    </izvorni_sadrzaj>
    <derivirana_varijabla naziv="DomainObject.Predmet.ProtuStrankaListFormatedWithAdress_1">
      <item>INTERNATIONAL TRADE COMPANY d.o.o. za trgovinu i usluge, Kozarčeva 12, 10000 Zagreb</item>
    </derivirana_varijabla>
  </DomainObject.Predmet.ProtuStrankaListFormatedWithAdress>
  <DomainObject.Predmet.ProtuStrankaListFormatedWithAdressOIB>
    <izvorni_sadrzaj>
      <item>INTERNATIONAL TRADE COMPANY d.o.o. za trgovinu i usluge, OIB 13334581445, Kozarčeva 12, 10000 Zagreb</item>
    </izvorni_sadrzaj>
    <derivirana_varijabla naziv="DomainObject.Predmet.ProtuStrankaListFormatedWithAdressOIB_1">
      <item>INTERNATIONAL TRADE COMPANY d.o.o. za trgovinu i usluge, OIB 13334581445, Kozarčeva 12, 10000 Zagreb</item>
    </derivirana_varijabla>
  </DomainObject.Predmet.ProtuStrankaListFormatedWithAdressOIB>
  <DomainObject.Predmet.ProtuStrankaListNazivFormated>
    <izvorni_sadrzaj>
      <item>INTERNATIONAL TRADE COMPANY d.o.o. za trgovinu i usluge</item>
    </izvorni_sadrzaj>
    <derivirana_varijabla naziv="DomainObject.Predmet.ProtuStrankaListNazivFormated_1">
      <item>INTERNATIONAL TRADE COMPANY d.o.o. za trgovinu i usluge</item>
    </derivirana_varijabla>
  </DomainObject.Predmet.ProtuStrankaListNazivFormated>
  <DomainObject.Predmet.ProtuStrankaListNazivFormatedOIB>
    <izvorni_sadrzaj>
      <item>INTERNATIONAL TRADE COMPANY d.o.o. za trgovinu i usluge, OIB 13334581445</item>
    </izvorni_sadrzaj>
    <derivirana_varijabla naziv="DomainObject.Predmet.ProtuStrankaListNazivFormatedOIB_1">
      <item>INTERNATIONAL TRADE COMPANY d.o.o. za trgovinu i usluge, OIB 13334581445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INTERNATIONAL TRADE COMPANY d.o.o. za trgovinu i usluge</izvorni_sadrzaj>
    <derivirana_varijabla naziv="DomainObject.Predmet.ProtustrankaIDrugi_1">INTERNATIONAL TRADE COMPANY 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INTERNATIONAL TRADE COMPANY d.o.o. za trgovinu i usluge, OIB 13334581445, Kozarčeva 12, 10000 Zagreb</izvorni_sadrzaj>
    <derivirana_varijabla naziv="DomainObject.Predmet.ProtustrankaIDrugiAdressOIB_1">INTERNATIONAL TRADE COMPANY d.o.o. za trgovinu i usluge, OIB 13334581445, Kozarčeva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INTERNATIONAL TRADE COMPANY d.o.o. za trgovinu i usluge</item>
      <item>Financijska agencija</item>
    </izvorni_sadrzaj>
    <derivirana_varijabla naziv="DomainObject.Predmet.SudioniciListNaziv_1">
      <item>INTERNATIONAL TRADE COMPANY d.o.o. za trgovinu i usluge</item>
      <item>Financijska agencija</item>
    </derivirana_varijabla>
  </DomainObject.Predmet.SudioniciListNaziv>
  <DomainObject.Predmet.SudioniciListAdressOIB>
    <izvorni_sadrzaj>
      <item>INTERNATIONAL TRADE COMPANY d.o.o. za trgovinu i usluge, OIB 13334581445, Kozarčeva 12,10000 Zagreb</item>
      <item>Financijska agencija, OIB 85821130368, TRG SVIBANJSKIH ŽRTAVA 1995. 1,10000 Zagreb</item>
    </izvorni_sadrzaj>
    <derivirana_varijabla naziv="DomainObject.Predmet.SudioniciListAdressOIB_1">
      <item>INTERNATIONAL TRADE COMPANY d.o.o. za trgovinu i usluge, OIB 13334581445, Kozarčeva 12,10000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13334581445</item>
      <item>, OIB 85821130368</item>
    </izvorni_sadrzaj>
    <derivirana_varijabla naziv="DomainObject.Predmet.SudioniciListNazivOIB_1">
      <item>, OIB 13334581445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143</properties:Words>
  <properties:Characters>848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